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4" w:rsidRDefault="00D70514" w:rsidP="00BB03F8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Default="00D70514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D70514" w:rsidRDefault="00D70514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Default="00D70514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947806" w:rsidRDefault="00D70514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D70514" w:rsidRPr="00FA4A39" w:rsidRDefault="00D70514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D70514" w:rsidRPr="00FA4A39" w:rsidRDefault="00D70514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D70514" w:rsidRPr="00FA4A39" w:rsidRDefault="00D70514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D70514" w:rsidRPr="00FA4A39" w:rsidRDefault="00D70514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D70514" w:rsidRPr="00FA4A39" w:rsidRDefault="00D70514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D70514" w:rsidRPr="00FA4A39" w:rsidRDefault="00D70514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D70514" w:rsidRPr="00FA4A39" w:rsidRDefault="00D70514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FA4A39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7D54FF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7D54FF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7D54FF" w:rsidRDefault="00D7051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70514" w:rsidRPr="007D54FF" w:rsidRDefault="00D70514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D70514" w:rsidRPr="007D54FF" w:rsidRDefault="00D7051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D70514" w:rsidRPr="007D54FF" w:rsidRDefault="00D7051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D70514" w:rsidRPr="007D54FF" w:rsidRDefault="00D7051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D70514" w:rsidRPr="007D54FF" w:rsidRDefault="00D70514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D70514" w:rsidRPr="007D54FF" w:rsidRDefault="00D70514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D70514" w:rsidRPr="007D54FF" w:rsidRDefault="00D70514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D70514" w:rsidRPr="007D54FF" w:rsidRDefault="00D70514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D70514" w:rsidRPr="007D54FF" w:rsidRDefault="00D70514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D70514" w:rsidRPr="007D54FF" w:rsidRDefault="00D70514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D70514" w:rsidRPr="007D54FF" w:rsidRDefault="00D70514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D70514" w:rsidRPr="007D54FF" w:rsidRDefault="00D70514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D70514" w:rsidRPr="007D54FF" w:rsidRDefault="00D70514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D70514" w:rsidRPr="007D54FF" w:rsidRDefault="00D70514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D70514" w:rsidRPr="007D54FF" w:rsidRDefault="00D70514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D70514" w:rsidRPr="007D54FF" w:rsidRDefault="00D7051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D70514" w:rsidRPr="007D54FF" w:rsidRDefault="00D7051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D70514" w:rsidRPr="007D54FF" w:rsidRDefault="00D7051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D70514" w:rsidRPr="007D54FF" w:rsidRDefault="00D7051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D70514" w:rsidRPr="007D54FF" w:rsidRDefault="00D70514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D70514" w:rsidRPr="007D54FF" w:rsidRDefault="00D7051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D70514" w:rsidRPr="007D54FF" w:rsidRDefault="00D70514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D70514" w:rsidRPr="007D54FF" w:rsidRDefault="00D70514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D70514" w:rsidRPr="007D54FF" w:rsidRDefault="00D70514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D70514" w:rsidRPr="007D54FF" w:rsidRDefault="00D7051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D70514" w:rsidRPr="007D54FF" w:rsidRDefault="00D7051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D70514" w:rsidRPr="007D54FF" w:rsidRDefault="00D70514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D70514" w:rsidRPr="007D54FF" w:rsidRDefault="00D70514" w:rsidP="00EA527D">
      <w:pPr>
        <w:pStyle w:val="BodyText"/>
        <w:rPr>
          <w:sz w:val="28"/>
          <w:szCs w:val="28"/>
          <w:lang w:eastAsia="en-GB"/>
        </w:rPr>
      </w:pPr>
    </w:p>
    <w:p w:rsidR="00D70514" w:rsidRPr="007D54FF" w:rsidRDefault="00D70514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D70514" w:rsidRPr="007D54FF" w:rsidRDefault="00D70514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D70514" w:rsidRPr="007D54FF" w:rsidRDefault="00D7051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D70514" w:rsidRPr="007D54FF" w:rsidRDefault="00D7051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D70514" w:rsidRPr="007D54FF" w:rsidRDefault="00D7051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D70514" w:rsidRPr="007D54FF" w:rsidRDefault="00D7051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D70514" w:rsidRPr="007D54FF" w:rsidRDefault="00D7051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D70514" w:rsidRPr="007D54FF" w:rsidRDefault="00D70514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D70514" w:rsidRPr="00CE6B6C" w:rsidRDefault="00D70514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70514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D70514" w:rsidRPr="007D54FF" w:rsidTr="007F259B">
        <w:trPr>
          <w:trHeight w:val="1938"/>
          <w:jc w:val="center"/>
        </w:trPr>
        <w:tc>
          <w:tcPr>
            <w:tcW w:w="4965" w:type="dxa"/>
          </w:tcPr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70514" w:rsidRPr="007D54FF" w:rsidRDefault="00D7051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D70514" w:rsidRPr="007D54FF" w:rsidRDefault="00D70514" w:rsidP="007D54FF">
      <w:pPr>
        <w:jc w:val="both"/>
        <w:rPr>
          <w:rFonts w:ascii="Times New Roman" w:hAnsi="Times New Roman"/>
          <w:sz w:val="28"/>
          <w:szCs w:val="28"/>
        </w:rPr>
      </w:pPr>
    </w:p>
    <w:p w:rsidR="00D70514" w:rsidRPr="007D54FF" w:rsidRDefault="00D70514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D70514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514" w:rsidRDefault="00D70514">
      <w:r>
        <w:separator/>
      </w:r>
    </w:p>
  </w:endnote>
  <w:endnote w:type="continuationSeparator" w:id="0">
    <w:p w:rsidR="00D70514" w:rsidRDefault="00D70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14" w:rsidRPr="00572698" w:rsidRDefault="00D70514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D70514" w:rsidRDefault="00D705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514" w:rsidRDefault="00D70514">
      <w:r>
        <w:separator/>
      </w:r>
    </w:p>
  </w:footnote>
  <w:footnote w:type="continuationSeparator" w:id="0">
    <w:p w:rsidR="00D70514" w:rsidRDefault="00D705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14" w:rsidRDefault="00D70514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05A5B"/>
    <w:rsid w:val="00107F4C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A4AAC"/>
    <w:rsid w:val="002E7F26"/>
    <w:rsid w:val="00301424"/>
    <w:rsid w:val="003063CC"/>
    <w:rsid w:val="00345C58"/>
    <w:rsid w:val="00351A04"/>
    <w:rsid w:val="00362CBD"/>
    <w:rsid w:val="0037130D"/>
    <w:rsid w:val="0039608B"/>
    <w:rsid w:val="003B632C"/>
    <w:rsid w:val="003B7961"/>
    <w:rsid w:val="003C49D0"/>
    <w:rsid w:val="003D3794"/>
    <w:rsid w:val="003E2E89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543107"/>
    <w:rsid w:val="00550BE9"/>
    <w:rsid w:val="00572698"/>
    <w:rsid w:val="0059781E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504A"/>
    <w:rsid w:val="00715005"/>
    <w:rsid w:val="00721B71"/>
    <w:rsid w:val="00727DE4"/>
    <w:rsid w:val="00727E3E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37486"/>
    <w:rsid w:val="00844E63"/>
    <w:rsid w:val="0085419A"/>
    <w:rsid w:val="008555AD"/>
    <w:rsid w:val="00863263"/>
    <w:rsid w:val="0086613A"/>
    <w:rsid w:val="0089188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11CAA"/>
    <w:rsid w:val="00A20827"/>
    <w:rsid w:val="00A26B03"/>
    <w:rsid w:val="00A37B73"/>
    <w:rsid w:val="00A4481B"/>
    <w:rsid w:val="00A44A07"/>
    <w:rsid w:val="00A44ACF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0170B"/>
    <w:rsid w:val="00B14E8D"/>
    <w:rsid w:val="00B51866"/>
    <w:rsid w:val="00B54701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6A1F"/>
    <w:rsid w:val="00C20BCD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426"/>
    <w:rsid w:val="00CC3858"/>
    <w:rsid w:val="00CC4694"/>
    <w:rsid w:val="00CC6FA3"/>
    <w:rsid w:val="00CD4D8F"/>
    <w:rsid w:val="00CE6B6C"/>
    <w:rsid w:val="00D01AC3"/>
    <w:rsid w:val="00D3592B"/>
    <w:rsid w:val="00D64275"/>
    <w:rsid w:val="00D67596"/>
    <w:rsid w:val="00D70514"/>
    <w:rsid w:val="00D7107A"/>
    <w:rsid w:val="00D8676D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45E0D"/>
    <w:rsid w:val="00E611C5"/>
    <w:rsid w:val="00E63A2C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371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375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374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37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370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373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9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99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99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1204</TotalTime>
  <Pages>4</Pages>
  <Words>810</Words>
  <Characters>4623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43</cp:revision>
  <cp:lastPrinted>2013-01-16T07:51:00Z</cp:lastPrinted>
  <dcterms:created xsi:type="dcterms:W3CDTF">2011-12-04T16:43:00Z</dcterms:created>
  <dcterms:modified xsi:type="dcterms:W3CDTF">2013-03-18T08:23:00Z</dcterms:modified>
</cp:coreProperties>
</file>